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5E4" w:rsidRPr="00AE631E" w:rsidRDefault="00FF75E4" w:rsidP="004116B8">
      <w:pPr>
        <w:pStyle w:val="FilmKilde"/>
        <w:rPr>
          <w:lang w:val="en-US"/>
        </w:rPr>
      </w:pPr>
      <w:r w:rsidRPr="00AE631E">
        <w:rPr>
          <w:lang w:val="en-US"/>
        </w:rPr>
        <w:t>Filmanmeldelse – ”Death of a President”</w:t>
      </w:r>
    </w:p>
    <w:p w:rsidR="00FF75E4" w:rsidRPr="00E977A6" w:rsidRDefault="00FF75E4" w:rsidP="004116B8">
      <w:pPr>
        <w:pStyle w:val="FilmKilde"/>
      </w:pPr>
      <w:r w:rsidRPr="00E977A6">
        <w:t>Kilde: Berlingske Tidende</w:t>
      </w:r>
    </w:p>
    <w:p w:rsidR="00FF75E4" w:rsidRDefault="00FF75E4" w:rsidP="00E977A6"/>
    <w:p w:rsidR="004116B8" w:rsidRPr="00AE631E" w:rsidRDefault="00FF17BE" w:rsidP="00DF4AB7">
      <w:pPr>
        <w:pStyle w:val="Overskrift1"/>
      </w:pPr>
      <w:bookmarkStart w:id="0" w:name="_GoBack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4458335</wp:posOffset>
            </wp:positionH>
            <wp:positionV relativeFrom="paragraph">
              <wp:posOffset>34925</wp:posOffset>
            </wp:positionV>
            <wp:extent cx="1629410" cy="2423795"/>
            <wp:effectExtent l="19050" t="0" r="8890" b="0"/>
            <wp:wrapSquare wrapText="bothSides"/>
            <wp:docPr id="2" name="Billede 2" descr="Death of a Pres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ath of a President">
                      <a:hlinkClick r:id="rId5" tooltip="&quot;Death of a Presiden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242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DF4AB7" w:rsidRPr="00AE631E">
        <w:t>Når Bush bliver skudt</w:t>
      </w:r>
    </w:p>
    <w:p w:rsidR="00E977A6" w:rsidRPr="0072307B" w:rsidRDefault="004116B8" w:rsidP="004116B8">
      <w:pPr>
        <w:pStyle w:val="Overskrift2"/>
      </w:pPr>
      <w:r w:rsidRPr="0072307B">
        <w:t>Film: »Death of a President«</w:t>
      </w:r>
      <w:r w:rsidR="00FF75E4" w:rsidRPr="0072307B">
        <w:br/>
      </w:r>
    </w:p>
    <w:p w:rsidR="00FF75E4" w:rsidRPr="00E977A6" w:rsidRDefault="00FF75E4" w:rsidP="004116B8">
      <w:pPr>
        <w:pStyle w:val="Indledning"/>
      </w:pPr>
      <w:r w:rsidRPr="00E977A6">
        <w:t>Forklædt som dokumentarfilm er den geniale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>« en tankevækkende skildring af USA efter et attentat på præsidenten.</w:t>
      </w:r>
    </w:p>
    <w:p w:rsidR="00FF75E4" w:rsidRPr="00E977A6" w:rsidRDefault="00FF75E4" w:rsidP="00E977A6">
      <w:r w:rsidRPr="00E977A6">
        <w:t xml:space="preserve">George W. Bush bliver skudt. Og dør. </w:t>
      </w:r>
    </w:p>
    <w:p w:rsidR="00FF75E4" w:rsidRPr="00E977A6" w:rsidRDefault="00FF75E4" w:rsidP="00E977A6">
      <w:r w:rsidRPr="00E977A6">
        <w:t>Selv mennesker med et kritisk syn på den amerikanske præsident og hans politik vil nok opleve dette som et ret chokerende omdrejningspunkt i en biograffilm, men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er ingen provokation og søger ikke sensationen. Den er tværtimod en uhyre sober film, hvis ærinde er at skabe eftertanke, hvad der i eminent grad lykkes for den. </w:t>
      </w:r>
    </w:p>
    <w:p w:rsidR="00FF75E4" w:rsidRPr="00E977A6" w:rsidRDefault="00FF75E4" w:rsidP="00E977A6">
      <w:r w:rsidRPr="00E977A6">
        <w:t xml:space="preserve">Filmen befinder sig i den genre, der kaldes </w:t>
      </w:r>
      <w:proofErr w:type="spellStart"/>
      <w:r w:rsidRPr="00E977A6">
        <w:t>mockumentary</w:t>
      </w:r>
      <w:proofErr w:type="spellEnd"/>
      <w:r w:rsidRPr="00E977A6">
        <w:t xml:space="preserve">, dvs. fiktion forklædt som dokumentarisme, og den tager altså udgangspunkt i, at da præsident Bush 19. oktober 2007 har holdt en tale på et hotel i Chicago, bliver han fældet af en snigskytte - hvorefter Gabriel Ranges film detaljeret skildrer jagten på den skyldige, anholdelsen af en mistænkt af syrisk herkomst og med påstået forbindelse til al-Qaeda, det heraf følgende ekstra anspændte forhold mellem USA og Syrien, retssagen mod den anholdte på basis af spinkle indicier samt historien om en mere </w:t>
      </w:r>
      <w:proofErr w:type="spellStart"/>
      <w:r w:rsidRPr="00E977A6">
        <w:t>sandynlig</w:t>
      </w:r>
      <w:proofErr w:type="spellEnd"/>
      <w:r w:rsidRPr="00E977A6">
        <w:t xml:space="preserve"> gerningsmand, hvis ubekvemme eksistens helst ikke skal forstyrre teorien om al-Qaeda. </w:t>
      </w:r>
    </w:p>
    <w:p w:rsidR="00FF75E4" w:rsidRPr="00E977A6" w:rsidRDefault="00FF75E4" w:rsidP="00E977A6">
      <w:r w:rsidRPr="00E977A6">
        <w:t>Hvis man her aner konturerne af en indbygget samfundskritik, har man fuldstændig ret, men Gabriel Range er ingen Michael Moore, og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er absolut ingen »Fahrenheit 9/11«. Derimod er den nye film fuldstændig saglig og nøgtern i tonefaldet, den består af interviews med (fiktive) folk fra bl.a. </w:t>
      </w:r>
      <w:proofErr w:type="spellStart"/>
      <w:r w:rsidRPr="00E977A6">
        <w:t>Secret</w:t>
      </w:r>
      <w:proofErr w:type="spellEnd"/>
      <w:r w:rsidRPr="00E977A6">
        <w:t xml:space="preserve"> Service og FBI suppleret med flimrende videobilleder fra overvågningskameraer, og i begyndelsen af filmen er det i øvrigt en ganske glimrende tale, præsident Bush holder. Ingen spot og spe og hån og satire her. </w:t>
      </w:r>
    </w:p>
    <w:p w:rsidR="00FF75E4" w:rsidRPr="00E977A6" w:rsidRDefault="00FF75E4" w:rsidP="00E977A6">
      <w:r w:rsidRPr="00E977A6">
        <w:t>Så meget desto stærkere virker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«, efterhånden som den bag sin kølige og faktuelle stil stilfærdigt fremmaner billedet af et politisk og juridisk system, som ikke primært er interesseret i sandheden, men derimod i at finde den syndebuk, som passer magthaverne bedst. Der er ingen demagogisk speaker, der banker budskabet ind i knolden på filmens publikum, så man må tænke selv og drage sine egne konklusioner, og netop derfor bliver Gabriel Ranges film en usædvanlig tilfredsstillende oplevelse. </w:t>
      </w:r>
    </w:p>
    <w:p w:rsidR="00FF75E4" w:rsidRPr="00E977A6" w:rsidRDefault="00FF75E4" w:rsidP="00E977A6">
      <w:r w:rsidRPr="00E977A6">
        <w:t>I sin stil 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beslægtet med Paul </w:t>
      </w:r>
      <w:proofErr w:type="spellStart"/>
      <w:r w:rsidRPr="00E977A6">
        <w:t>Greengrass</w:t>
      </w:r>
      <w:proofErr w:type="spellEnd"/>
      <w:r w:rsidRPr="00E977A6">
        <w:t>' formidable »</w:t>
      </w:r>
      <w:proofErr w:type="spellStart"/>
      <w:r w:rsidRPr="00E977A6">
        <w:t>Bloody</w:t>
      </w:r>
      <w:proofErr w:type="spellEnd"/>
      <w:r w:rsidRPr="00E977A6">
        <w:t xml:space="preserve"> </w:t>
      </w:r>
      <w:proofErr w:type="spellStart"/>
      <w:r w:rsidRPr="00E977A6">
        <w:t>Sunday</w:t>
      </w:r>
      <w:proofErr w:type="spellEnd"/>
      <w:r w:rsidRPr="00E977A6">
        <w:t xml:space="preserve">« fra 2002 - de to film virker begge så overbevisende dokumentariske, at man faktisk skal vide, at de er fiktion, for at </w:t>
      </w:r>
      <w:r w:rsidRPr="00E977A6">
        <w:lastRenderedPageBreak/>
        <w:t xml:space="preserve">kunne se det - og det tangerer genialitet at kritisere George A. Bushs Amerika ved at vise, hvordan landet ville opføre sig, hvis George A. Bush pludselig ikke var der mere. </w:t>
      </w:r>
    </w:p>
    <w:p w:rsidR="00FF75E4" w:rsidRPr="00E977A6" w:rsidRDefault="00FF75E4" w:rsidP="00E977A6">
      <w:r w:rsidRPr="00E977A6">
        <w:t>Modsat Michael Moore går Gabriel Range med andre ord efter bolden, ikke efter manden, og man er dybt fængslet og ikke så lidt foruroliget, mens man ser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>«- der vises uden danske undertekster - og tænker, at en begavet kunstner forstår at fange folks fulde opmærksomhed ved at sænke stemmen i stedet for at hæve den.</w:t>
      </w:r>
    </w:p>
    <w:p w:rsidR="00A15A8D" w:rsidRPr="00E977A6" w:rsidRDefault="00A15A8D"/>
    <w:sectPr w:rsidR="00A15A8D" w:rsidRPr="00E977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5E4"/>
    <w:rsid w:val="002626E8"/>
    <w:rsid w:val="004116B8"/>
    <w:rsid w:val="006C0BD7"/>
    <w:rsid w:val="0072307B"/>
    <w:rsid w:val="007B3A83"/>
    <w:rsid w:val="007D0B4C"/>
    <w:rsid w:val="00A15A8D"/>
    <w:rsid w:val="00AE631E"/>
    <w:rsid w:val="00C36B97"/>
    <w:rsid w:val="00DF4AB7"/>
    <w:rsid w:val="00E977A6"/>
    <w:rsid w:val="00FF17BE"/>
    <w:rsid w:val="00FF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6B97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977A6"/>
    <w:pPr>
      <w:keepNext/>
      <w:spacing w:before="60" w:after="48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E977A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qFormat/>
    <w:rsid w:val="00E977A6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FF75E4"/>
    <w:rPr>
      <w:color w:val="003366"/>
      <w:u w:val="single"/>
    </w:rPr>
  </w:style>
  <w:style w:type="paragraph" w:styleId="NormalWeb">
    <w:name w:val="Normal (Web)"/>
    <w:basedOn w:val="Normal"/>
    <w:rsid w:val="00FF75E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Indledning">
    <w:name w:val="Indledning"/>
    <w:basedOn w:val="Normal"/>
    <w:next w:val="Normal"/>
    <w:rsid w:val="00E977A6"/>
    <w:rPr>
      <w:b/>
    </w:rPr>
  </w:style>
  <w:style w:type="paragraph" w:customStyle="1" w:styleId="FilmKilde">
    <w:name w:val="FilmKilde"/>
    <w:basedOn w:val="Normal"/>
    <w:next w:val="Normal"/>
    <w:rsid w:val="00E977A6"/>
    <w:pPr>
      <w:shd w:val="clear" w:color="auto" w:fill="000000"/>
      <w:spacing w:after="0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6B97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977A6"/>
    <w:pPr>
      <w:keepNext/>
      <w:spacing w:before="60" w:after="48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E977A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qFormat/>
    <w:rsid w:val="00E977A6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FF75E4"/>
    <w:rPr>
      <w:color w:val="003366"/>
      <w:u w:val="single"/>
    </w:rPr>
  </w:style>
  <w:style w:type="paragraph" w:styleId="NormalWeb">
    <w:name w:val="Normal (Web)"/>
    <w:basedOn w:val="Normal"/>
    <w:rsid w:val="00FF75E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Indledning">
    <w:name w:val="Indledning"/>
    <w:basedOn w:val="Normal"/>
    <w:next w:val="Normal"/>
    <w:rsid w:val="00E977A6"/>
    <w:rPr>
      <w:b/>
    </w:rPr>
  </w:style>
  <w:style w:type="paragraph" w:customStyle="1" w:styleId="FilmKilde">
    <w:name w:val="FilmKilde"/>
    <w:basedOn w:val="Normal"/>
    <w:next w:val="Normal"/>
    <w:rsid w:val="00E977A6"/>
    <w:pPr>
      <w:shd w:val="clear" w:color="auto" w:fill="000000"/>
      <w:spacing w:after="0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2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36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60753">
              <w:marLeft w:val="0"/>
              <w:marRight w:val="0"/>
              <w:marTop w:val="100"/>
              <w:marBottom w:val="100"/>
              <w:divBdr>
                <w:top w:val="single" w:sz="2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4370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BEBEB"/>
                    <w:bottom w:val="none" w:sz="0" w:space="0" w:color="auto"/>
                    <w:right w:val="none" w:sz="0" w:space="0" w:color="auto"/>
                  </w:divBdr>
                  <w:divsChild>
                    <w:div w:id="113752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404626">
                          <w:marLeft w:val="84"/>
                          <w:marRight w:val="0"/>
                          <w:marTop w:val="0"/>
                          <w:marBottom w:val="0"/>
                          <w:divBdr>
                            <w:top w:val="single" w:sz="2" w:space="8" w:color="000000"/>
                            <w:left w:val="single" w:sz="2" w:space="8" w:color="000000"/>
                            <w:bottom w:val="single" w:sz="2" w:space="8" w:color="000000"/>
                            <w:right w:val="single" w:sz="2" w:space="8" w:color="000000"/>
                          </w:divBdr>
                          <w:divsChild>
                            <w:div w:id="486552254">
                              <w:marLeft w:val="0"/>
                              <w:marRight w:val="0"/>
                              <w:marTop w:val="84"/>
                              <w:marBottom w:val="8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794840">
                              <w:marLeft w:val="0"/>
                              <w:marRight w:val="0"/>
                              <w:marTop w:val="0"/>
                              <w:marBottom w:val="3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9358444">
                              <w:marLeft w:val="0"/>
                              <w:marRight w:val="0"/>
                              <w:marTop w:val="0"/>
                              <w:marBottom w:val="8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647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ia.ec.imdb.com/media/imdb/01/I/55/03/41/10m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imdb.com/title/tt0853096/photogallery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c\Application%20Data\Microsoft\Skabeloner\Filmanmeldelse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Filmanmeldelse.dot</Template>
  <TotalTime>1</TotalTime>
  <Pages>2</Pages>
  <Words>432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Filmanmeldelse – ”Death of a President”</vt:lpstr>
    </vt:vector>
  </TitlesOfParts>
  <Company>4D Konsulenterne</Company>
  <LinksUpToDate>false</LinksUpToDate>
  <CharactersWithSpaces>3064</CharactersWithSpaces>
  <SharedDoc>false</SharedDoc>
  <HLinks>
    <vt:vector size="12" baseType="variant">
      <vt:variant>
        <vt:i4>76</vt:i4>
      </vt:variant>
      <vt:variant>
        <vt:i4>-1</vt:i4>
      </vt:variant>
      <vt:variant>
        <vt:i4>1026</vt:i4>
      </vt:variant>
      <vt:variant>
        <vt:i4>4</vt:i4>
      </vt:variant>
      <vt:variant>
        <vt:lpwstr>http://www.imdb.com/title/tt0853096/photogallery</vt:lpwstr>
      </vt:variant>
      <vt:variant>
        <vt:lpwstr/>
      </vt:variant>
      <vt:variant>
        <vt:i4>3801196</vt:i4>
      </vt:variant>
      <vt:variant>
        <vt:i4>-1</vt:i4>
      </vt:variant>
      <vt:variant>
        <vt:i4>1026</vt:i4>
      </vt:variant>
      <vt:variant>
        <vt:i4>1</vt:i4>
      </vt:variant>
      <vt:variant>
        <vt:lpwstr>http://ia.ec.imdb.com/media/imdb/01/I/55/03/41/10m.jpg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Filmanmeldelse – ”Death of a President”</dc:title>
  <dc:subject/>
  <dc:creator>Allan Clausen</dc:creator>
  <cp:keywords/>
  <dc:description/>
  <cp:lastModifiedBy>Allan Clausen</cp:lastModifiedBy>
  <cp:revision>5</cp:revision>
  <dcterms:created xsi:type="dcterms:W3CDTF">2007-04-19T13:51:00Z</dcterms:created>
  <dcterms:modified xsi:type="dcterms:W3CDTF">2011-08-18T08:13:00Z</dcterms:modified>
</cp:coreProperties>
</file>